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BDDCE" w14:textId="5714A0F9" w:rsidR="00A02E94" w:rsidRPr="002666CC" w:rsidRDefault="00666921" w:rsidP="00A02E94">
      <w:pPr>
        <w:spacing w:after="240"/>
        <w:jc w:val="right"/>
      </w:pPr>
      <w:bookmarkStart w:id="0" w:name="_Hlk53520193"/>
      <w:r w:rsidRPr="002666CC">
        <w:t>Poznań</w:t>
      </w:r>
      <w:r w:rsidR="00A02E94" w:rsidRPr="002666CC">
        <w:t xml:space="preserve"> dnia: </w:t>
      </w:r>
      <w:r w:rsidRPr="002666CC">
        <w:t>2023-11-2</w:t>
      </w:r>
      <w:r w:rsidR="004C6F02">
        <w:t>3</w:t>
      </w:r>
    </w:p>
    <w:p w14:paraId="3B9A9A2D" w14:textId="77777777" w:rsidR="00666921" w:rsidRPr="002666CC" w:rsidRDefault="00666921" w:rsidP="00A02E94">
      <w:pPr>
        <w:spacing w:after="40"/>
        <w:rPr>
          <w:b/>
          <w:bCs/>
        </w:rPr>
      </w:pPr>
      <w:r w:rsidRPr="002666CC">
        <w:rPr>
          <w:b/>
          <w:bCs/>
        </w:rPr>
        <w:t>Szpital Wojewódzki w Poznaniu</w:t>
      </w:r>
    </w:p>
    <w:p w14:paraId="35197821" w14:textId="77777777" w:rsidR="00A02E94" w:rsidRPr="002666CC" w:rsidRDefault="00666921" w:rsidP="00A02E94">
      <w:pPr>
        <w:spacing w:after="40"/>
        <w:rPr>
          <w:b/>
          <w:bCs/>
        </w:rPr>
      </w:pPr>
      <w:r w:rsidRPr="002666CC">
        <w:rPr>
          <w:b/>
          <w:bCs/>
        </w:rPr>
        <w:t>Dział Zamówień Publicznych</w:t>
      </w:r>
    </w:p>
    <w:p w14:paraId="2D226447" w14:textId="77777777" w:rsidR="00A02E94" w:rsidRPr="002666CC" w:rsidRDefault="00666921" w:rsidP="00A02E94">
      <w:r w:rsidRPr="002666CC">
        <w:t>Juraszów</w:t>
      </w:r>
      <w:r w:rsidR="00A02E94" w:rsidRPr="002666CC">
        <w:t xml:space="preserve"> </w:t>
      </w:r>
      <w:r w:rsidRPr="002666CC">
        <w:t>7/19</w:t>
      </w:r>
    </w:p>
    <w:p w14:paraId="1B6DCCEA" w14:textId="77777777" w:rsidR="00A02E94" w:rsidRPr="002666CC" w:rsidRDefault="00666921" w:rsidP="00A02E94">
      <w:r w:rsidRPr="002666CC">
        <w:t>60-479</w:t>
      </w:r>
      <w:r w:rsidR="00A02E94" w:rsidRPr="002666CC">
        <w:t xml:space="preserve"> </w:t>
      </w:r>
      <w:r w:rsidRPr="002666CC">
        <w:t>Poznań</w:t>
      </w:r>
    </w:p>
    <w:p w14:paraId="3BD726FE" w14:textId="77777777" w:rsidR="00A02E94" w:rsidRPr="002666CC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2666CC">
        <w:rPr>
          <w:b/>
        </w:rPr>
        <w:t>WYKONAWCY</w:t>
      </w:r>
    </w:p>
    <w:p w14:paraId="47FFA1B5" w14:textId="77777777" w:rsidR="00A02E94" w:rsidRPr="002666CC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2666CC">
        <w:t>ubiegający się o zamówienie</w:t>
      </w:r>
    </w:p>
    <w:p w14:paraId="34EB88E0" w14:textId="77777777" w:rsidR="00A02E94" w:rsidRPr="002666CC" w:rsidRDefault="00A02E94" w:rsidP="00A02E94">
      <w:pPr>
        <w:pStyle w:val="Nagwek1"/>
        <w:spacing w:before="600"/>
        <w:rPr>
          <w:sz w:val="28"/>
        </w:rPr>
      </w:pPr>
      <w:r w:rsidRPr="002666CC">
        <w:rPr>
          <w:sz w:val="28"/>
        </w:rPr>
        <w:t>ZAWIADOMIENIE</w:t>
      </w:r>
    </w:p>
    <w:p w14:paraId="4AEED756" w14:textId="77777777" w:rsidR="00A02E94" w:rsidRPr="002666CC" w:rsidRDefault="00A02E94" w:rsidP="00A02E94">
      <w:pPr>
        <w:spacing w:after="480"/>
        <w:jc w:val="center"/>
        <w:rPr>
          <w:b/>
          <w:sz w:val="28"/>
        </w:rPr>
      </w:pPr>
      <w:r w:rsidRPr="002666CC">
        <w:rPr>
          <w:b/>
          <w:sz w:val="28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402"/>
      </w:tblGrid>
      <w:tr w:rsidR="00666921" w:rsidRPr="002666CC" w14:paraId="41948ED4" w14:textId="77777777" w:rsidTr="00EE5E43">
        <w:trPr>
          <w:trHeight w:val="638"/>
        </w:trPr>
        <w:tc>
          <w:tcPr>
            <w:tcW w:w="959" w:type="dxa"/>
            <w:hideMark/>
          </w:tcPr>
          <w:p w14:paraId="47C7CF8A" w14:textId="77777777" w:rsidR="00666921" w:rsidRPr="002666CC" w:rsidRDefault="00666921" w:rsidP="00EE5E43">
            <w:pPr>
              <w:spacing w:after="60" w:line="276" w:lineRule="auto"/>
              <w:jc w:val="both"/>
            </w:pPr>
            <w:r w:rsidRPr="002666CC">
              <w:t>Dotyczy:</w:t>
            </w:r>
          </w:p>
        </w:tc>
        <w:tc>
          <w:tcPr>
            <w:tcW w:w="9261" w:type="dxa"/>
            <w:hideMark/>
          </w:tcPr>
          <w:p w14:paraId="5771BE0B" w14:textId="45583DF2" w:rsidR="00666921" w:rsidRPr="002666CC" w:rsidRDefault="00666921" w:rsidP="008670D0">
            <w:pPr>
              <w:spacing w:line="276" w:lineRule="auto"/>
              <w:jc w:val="both"/>
            </w:pPr>
            <w:r w:rsidRPr="002666CC">
              <w:t>postępowania o udzielenie zamówienia publicznego, prowadzonego w trybie podstawowy</w:t>
            </w:r>
            <w:r w:rsidR="002666CC">
              <w:t>m</w:t>
            </w:r>
            <w:r w:rsidRPr="002666CC">
              <w:t xml:space="preserve"> bez negocjacji - art. 275 pkt. 1 ustawy </w:t>
            </w:r>
            <w:proofErr w:type="spellStart"/>
            <w:r w:rsidRPr="002666CC">
              <w:t>Pzp</w:t>
            </w:r>
            <w:proofErr w:type="spellEnd"/>
            <w:r w:rsidRPr="002666CC">
              <w:rPr>
                <w:b/>
              </w:rPr>
              <w:t xml:space="preserve"> </w:t>
            </w:r>
            <w:r w:rsidRPr="002666CC">
              <w:rPr>
                <w:bCs/>
              </w:rPr>
              <w:t>na</w:t>
            </w:r>
            <w:r w:rsidRPr="002666CC">
              <w:rPr>
                <w:b/>
              </w:rPr>
              <w:t xml:space="preserve"> </w:t>
            </w:r>
            <w:r w:rsidRPr="002666CC">
              <w:rPr>
                <w:bCs/>
              </w:rPr>
              <w:t>”</w:t>
            </w:r>
            <w:r w:rsidRPr="002666CC">
              <w:rPr>
                <w:b/>
                <w:bCs/>
              </w:rPr>
              <w:t xml:space="preserve">Wykonanie wraz z dostawą i montażem mebli pod wymiar oraz zakup wyposażenia meblowego i innego dla zadania pn.: Integracja aptek szpitalnych w Centralną Aptekę Szpitalną w szpitalu </w:t>
            </w:r>
            <w:r w:rsidR="002666CC" w:rsidRPr="002666CC">
              <w:rPr>
                <w:b/>
                <w:bCs/>
              </w:rPr>
              <w:t>Wojewódzkim</w:t>
            </w:r>
            <w:r w:rsidRPr="002666CC">
              <w:rPr>
                <w:b/>
                <w:bCs/>
              </w:rPr>
              <w:t xml:space="preserve"> w Poznaniu - wyposażenie</w:t>
            </w:r>
            <w:r w:rsidRPr="002666CC">
              <w:rPr>
                <w:bCs/>
              </w:rPr>
              <w:t>”</w:t>
            </w:r>
            <w:r w:rsidRPr="002666CC">
              <w:rPr>
                <w:b/>
              </w:rPr>
              <w:t xml:space="preserve"> </w:t>
            </w:r>
            <w:r w:rsidRPr="002666CC">
              <w:rPr>
                <w:bCs/>
              </w:rPr>
              <w:t>– znak sprawy</w:t>
            </w:r>
            <w:r w:rsidRPr="002666CC">
              <w:rPr>
                <w:b/>
              </w:rPr>
              <w:t xml:space="preserve"> SZW/DZP/123/2023</w:t>
            </w:r>
            <w:r w:rsidRPr="002666CC">
              <w:rPr>
                <w:bCs/>
              </w:rPr>
              <w:t>.</w:t>
            </w:r>
          </w:p>
        </w:tc>
      </w:tr>
    </w:tbl>
    <w:p w14:paraId="7B3824E4" w14:textId="77777777" w:rsidR="00A02E94" w:rsidRPr="002666CC" w:rsidRDefault="00A02E94" w:rsidP="008670D0">
      <w:pPr>
        <w:pStyle w:val="Nagwek"/>
        <w:tabs>
          <w:tab w:val="left" w:pos="708"/>
        </w:tabs>
        <w:spacing w:before="240" w:line="276" w:lineRule="auto"/>
        <w:jc w:val="both"/>
        <w:rPr>
          <w:bCs/>
        </w:rPr>
      </w:pPr>
      <w:r w:rsidRPr="002666CC">
        <w:t xml:space="preserve">Zamawiający, działając na podstawie art. 253 ust. 1 ustawy z dnia 11 września 2019r. Prawo zamówień publicznych </w:t>
      </w:r>
      <w:r w:rsidR="00666921" w:rsidRPr="002666CC">
        <w:t>(</w:t>
      </w:r>
      <w:proofErr w:type="spellStart"/>
      <w:r w:rsidR="00666921" w:rsidRPr="002666CC">
        <w:t>t.j</w:t>
      </w:r>
      <w:proofErr w:type="spellEnd"/>
      <w:r w:rsidR="00666921" w:rsidRPr="002666CC">
        <w:t>. Dz. U. z 2022r. poz. 1710)</w:t>
      </w:r>
      <w:r w:rsidRPr="002666CC">
        <w:t xml:space="preserve">, zwanej dalej „ustawą </w:t>
      </w:r>
      <w:proofErr w:type="spellStart"/>
      <w:r w:rsidRPr="002666CC">
        <w:t>Pzp</w:t>
      </w:r>
      <w:proofErr w:type="spellEnd"/>
      <w:r w:rsidRPr="002666CC">
        <w:t>”, informuje, że w toczącym się postępowaniu o udzielenie zamówienia publicznego, jako najkorzystniejsza wybrana została oferta: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666921" w:rsidRPr="002666CC" w14:paraId="73E9575E" w14:textId="77777777" w:rsidTr="00EE5E43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A131" w14:textId="16B858DC" w:rsidR="00666921" w:rsidRPr="00A54C41" w:rsidRDefault="00666921" w:rsidP="00EE5E43">
            <w:pPr>
              <w:spacing w:before="60" w:after="40"/>
              <w:jc w:val="both"/>
              <w:rPr>
                <w:b/>
              </w:rPr>
            </w:pPr>
            <w:r w:rsidRPr="00A54C41">
              <w:rPr>
                <w:b/>
              </w:rPr>
              <w:t>P.H.U. BMS S</w:t>
            </w:r>
            <w:r w:rsidR="00A54C41" w:rsidRPr="00A54C41">
              <w:rPr>
                <w:b/>
              </w:rPr>
              <w:t>p</w:t>
            </w:r>
            <w:r w:rsidRPr="00A54C41">
              <w:rPr>
                <w:b/>
              </w:rPr>
              <w:t>.</w:t>
            </w:r>
            <w:r w:rsidR="00A54C41" w:rsidRPr="00A54C41">
              <w:rPr>
                <w:b/>
              </w:rPr>
              <w:t xml:space="preserve"> </w:t>
            </w:r>
            <w:r w:rsidR="00215B0E">
              <w:rPr>
                <w:b/>
              </w:rPr>
              <w:t>j</w:t>
            </w:r>
            <w:r w:rsidRPr="00A54C41">
              <w:rPr>
                <w:b/>
              </w:rPr>
              <w:t>. Z. B</w:t>
            </w:r>
            <w:r w:rsidR="00A54C41" w:rsidRPr="00A54C41">
              <w:rPr>
                <w:b/>
              </w:rPr>
              <w:t>ielecki</w:t>
            </w:r>
          </w:p>
          <w:p w14:paraId="3D96808F" w14:textId="283E7A45" w:rsidR="00666921" w:rsidRPr="00A54C41" w:rsidRDefault="00A54C41" w:rsidP="00EE5E43">
            <w:pPr>
              <w:jc w:val="both"/>
              <w:rPr>
                <w:bCs/>
              </w:rPr>
            </w:pPr>
            <w:r w:rsidRPr="00A54C41">
              <w:rPr>
                <w:bCs/>
              </w:rPr>
              <w:t xml:space="preserve">ul. </w:t>
            </w:r>
            <w:r w:rsidR="00666921" w:rsidRPr="00A54C41">
              <w:rPr>
                <w:bCs/>
              </w:rPr>
              <w:t>S</w:t>
            </w:r>
            <w:r w:rsidRPr="00A54C41">
              <w:rPr>
                <w:bCs/>
              </w:rPr>
              <w:t>taszica</w:t>
            </w:r>
            <w:r w:rsidR="00666921" w:rsidRPr="00A54C41">
              <w:rPr>
                <w:bCs/>
              </w:rPr>
              <w:t xml:space="preserve"> 22 </w:t>
            </w:r>
          </w:p>
          <w:p w14:paraId="51CECAC9" w14:textId="2EA7531D" w:rsidR="00666921" w:rsidRPr="00A54C41" w:rsidRDefault="00666921" w:rsidP="00EE5E43">
            <w:pPr>
              <w:spacing w:after="120"/>
              <w:jc w:val="both"/>
              <w:rPr>
                <w:bCs/>
              </w:rPr>
            </w:pPr>
            <w:r w:rsidRPr="00A54C41">
              <w:rPr>
                <w:bCs/>
              </w:rPr>
              <w:t>82-500 K</w:t>
            </w:r>
            <w:r w:rsidR="00A54C41" w:rsidRPr="00A54C41">
              <w:rPr>
                <w:bCs/>
              </w:rPr>
              <w:t>widzyn</w:t>
            </w:r>
          </w:p>
          <w:p w14:paraId="05465CE3" w14:textId="396E04A7" w:rsidR="00666921" w:rsidRPr="00A54C41" w:rsidRDefault="002666CC" w:rsidP="002666CC">
            <w:pPr>
              <w:spacing w:before="120" w:after="240"/>
              <w:jc w:val="both"/>
            </w:pPr>
            <w:r w:rsidRPr="00A54C41">
              <w:rPr>
                <w:b/>
                <w:bCs/>
              </w:rPr>
              <w:t>Zadanie nr 1</w:t>
            </w:r>
            <w:r w:rsidRPr="00A54C41">
              <w:t xml:space="preserve">: Wózek platformowy do transportu leków na oddziały, </w:t>
            </w:r>
            <w:r w:rsidR="00666921" w:rsidRPr="00A54C41">
              <w:t xml:space="preserve">za cenę brutto </w:t>
            </w:r>
            <w:r w:rsidR="00666921" w:rsidRPr="00A54C41">
              <w:rPr>
                <w:b/>
              </w:rPr>
              <w:t>18 696.00 zł</w:t>
            </w:r>
            <w:r w:rsidR="00666921" w:rsidRPr="00A54C41">
              <w:rPr>
                <w:bCs/>
              </w:rPr>
              <w:t>.</w:t>
            </w:r>
          </w:p>
          <w:p w14:paraId="77661819" w14:textId="77777777" w:rsidR="00666921" w:rsidRPr="00A54C41" w:rsidRDefault="00666921" w:rsidP="00EE5E43">
            <w:pPr>
              <w:spacing w:before="120" w:line="276" w:lineRule="auto"/>
              <w:jc w:val="both"/>
              <w:rPr>
                <w:color w:val="000000"/>
              </w:rPr>
            </w:pPr>
            <w:r w:rsidRPr="00A54C41">
              <w:rPr>
                <w:b/>
                <w:bCs/>
                <w:color w:val="000000"/>
              </w:rPr>
              <w:t>Uzasadnienie wyboru</w:t>
            </w:r>
            <w:r w:rsidRPr="00A54C41">
              <w:rPr>
                <w:color w:val="000000"/>
              </w:rPr>
              <w:t>:</w:t>
            </w:r>
          </w:p>
          <w:p w14:paraId="22B77AA9" w14:textId="3E3D5F93" w:rsidR="00666921" w:rsidRPr="00A54C41" w:rsidRDefault="002666CC" w:rsidP="00EE5E43">
            <w:pPr>
              <w:pStyle w:val="Nagwek"/>
              <w:tabs>
                <w:tab w:val="left" w:pos="708"/>
              </w:tabs>
              <w:spacing w:after="120"/>
              <w:rPr>
                <w:highlight w:val="darkGray"/>
              </w:rPr>
            </w:pPr>
            <w:r w:rsidRPr="00A54C41">
              <w:t xml:space="preserve">Oferta otrzymała największą ilość punktów spośród ofert podlegających ocenie - łącznie 100,00 pkt. - w oparciu o określone przez Zamawiającego w SWZ kryteria oceny ofert tj. przyznano: cena oferty brutto - </w:t>
            </w:r>
            <w:r w:rsidR="00A54C41">
              <w:t>8</w:t>
            </w:r>
            <w:r w:rsidRPr="00A54C41">
              <w:t>0,00 pkt., gwarancj</w:t>
            </w:r>
            <w:r w:rsidR="00A54C41" w:rsidRPr="00A54C41">
              <w:t>a</w:t>
            </w:r>
            <w:r w:rsidRPr="00A54C41">
              <w:t xml:space="preserve"> - 20,00 pkt., Oferta spełnia wszystkie wymagania formalno - prawne i jest zgodna z zapisami SWZ</w:t>
            </w:r>
          </w:p>
        </w:tc>
      </w:tr>
      <w:tr w:rsidR="00666921" w:rsidRPr="002666CC" w14:paraId="2C393CE5" w14:textId="77777777" w:rsidTr="00EE5E43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5643" w14:textId="5C6533B9" w:rsidR="00A54C41" w:rsidRPr="00A54C41" w:rsidRDefault="00A54C41" w:rsidP="00A54C41">
            <w:pPr>
              <w:spacing w:before="60" w:after="40"/>
              <w:jc w:val="both"/>
              <w:rPr>
                <w:b/>
              </w:rPr>
            </w:pPr>
            <w:r w:rsidRPr="00A54C41">
              <w:rPr>
                <w:b/>
              </w:rPr>
              <w:t xml:space="preserve">P.H.U. BMS Sp. </w:t>
            </w:r>
            <w:r w:rsidR="00215B0E">
              <w:rPr>
                <w:b/>
              </w:rPr>
              <w:t>j</w:t>
            </w:r>
            <w:r w:rsidRPr="00A54C41">
              <w:rPr>
                <w:b/>
              </w:rPr>
              <w:t>. Z. Bielecki</w:t>
            </w:r>
          </w:p>
          <w:p w14:paraId="791F16DD" w14:textId="77777777" w:rsidR="00A54C41" w:rsidRPr="00A54C41" w:rsidRDefault="00A54C41" w:rsidP="00A54C41">
            <w:pPr>
              <w:jc w:val="both"/>
              <w:rPr>
                <w:bCs/>
              </w:rPr>
            </w:pPr>
            <w:r w:rsidRPr="00A54C41">
              <w:rPr>
                <w:bCs/>
              </w:rPr>
              <w:t xml:space="preserve">ul. Staszica 22 </w:t>
            </w:r>
          </w:p>
          <w:p w14:paraId="38BD03E9" w14:textId="77777777" w:rsidR="00A54C41" w:rsidRPr="00A54C41" w:rsidRDefault="00A54C41" w:rsidP="00A54C41">
            <w:pPr>
              <w:spacing w:after="120"/>
              <w:jc w:val="both"/>
              <w:rPr>
                <w:bCs/>
              </w:rPr>
            </w:pPr>
            <w:r w:rsidRPr="00A54C41">
              <w:rPr>
                <w:bCs/>
              </w:rPr>
              <w:t>82-500 Kwidzyn</w:t>
            </w:r>
          </w:p>
          <w:p w14:paraId="6ED465BA" w14:textId="22242328" w:rsidR="00666921" w:rsidRPr="00A54C41" w:rsidRDefault="002666CC" w:rsidP="002666CC">
            <w:pPr>
              <w:spacing w:before="120" w:after="240"/>
              <w:jc w:val="both"/>
            </w:pPr>
            <w:r w:rsidRPr="00A54C41">
              <w:rPr>
                <w:b/>
                <w:bCs/>
              </w:rPr>
              <w:t>Zadanie nr 2</w:t>
            </w:r>
            <w:r w:rsidRPr="00A54C41">
              <w:t xml:space="preserve">: Pojemniki i wózki do transportu leków, </w:t>
            </w:r>
            <w:r w:rsidR="00666921" w:rsidRPr="00A54C41">
              <w:t xml:space="preserve">za cenę brutto </w:t>
            </w:r>
            <w:r w:rsidR="004C6F02" w:rsidRPr="004C6F02">
              <w:rPr>
                <w:b/>
              </w:rPr>
              <w:t xml:space="preserve">26 004.36 </w:t>
            </w:r>
            <w:r w:rsidR="00666921" w:rsidRPr="004C6F02">
              <w:rPr>
                <w:b/>
              </w:rPr>
              <w:t>zł</w:t>
            </w:r>
          </w:p>
          <w:p w14:paraId="654F91AB" w14:textId="77777777" w:rsidR="00666921" w:rsidRPr="00A54C41" w:rsidRDefault="00666921" w:rsidP="00EE5E43">
            <w:pPr>
              <w:spacing w:before="120" w:line="276" w:lineRule="auto"/>
              <w:jc w:val="both"/>
              <w:rPr>
                <w:color w:val="000000"/>
              </w:rPr>
            </w:pPr>
            <w:r w:rsidRPr="00A54C41">
              <w:rPr>
                <w:b/>
                <w:bCs/>
                <w:color w:val="000000"/>
              </w:rPr>
              <w:t>Uzasadnienie wyboru</w:t>
            </w:r>
            <w:r w:rsidRPr="00A54C41">
              <w:rPr>
                <w:color w:val="000000"/>
              </w:rPr>
              <w:t>:</w:t>
            </w:r>
          </w:p>
          <w:p w14:paraId="38944C20" w14:textId="10CBEC63" w:rsidR="00666921" w:rsidRPr="00A54C41" w:rsidRDefault="00A54C41" w:rsidP="00EE5E43">
            <w:pPr>
              <w:pStyle w:val="Nagwek"/>
              <w:tabs>
                <w:tab w:val="left" w:pos="708"/>
              </w:tabs>
              <w:spacing w:after="120"/>
              <w:rPr>
                <w:highlight w:val="darkGray"/>
              </w:rPr>
            </w:pPr>
            <w:r w:rsidRPr="00A54C41">
              <w:t xml:space="preserve">Oferta otrzymała największą ilość punktów spośród ofert podlegających ocenie - łącznie 100,00 pkt. - w oparciu o określone przez Zamawiającego w SWZ kryteria oceny ofert tj. przyznano: cena oferty brutto - </w:t>
            </w:r>
            <w:r>
              <w:t>8</w:t>
            </w:r>
            <w:r w:rsidRPr="00A54C41">
              <w:t>0,00 pkt., gwarancja - 20,00 pkt., Oferta spełnia wszystkie wymagania formalno - prawne i jest zgodna z zapisami SWZ</w:t>
            </w:r>
          </w:p>
        </w:tc>
      </w:tr>
    </w:tbl>
    <w:p w14:paraId="2AE1EBCB" w14:textId="77777777" w:rsidR="00A02E94" w:rsidRPr="002666CC" w:rsidRDefault="00A02E94" w:rsidP="00A02E94">
      <w:pPr>
        <w:spacing w:before="240" w:after="120" w:line="276" w:lineRule="auto"/>
        <w:jc w:val="both"/>
        <w:rPr>
          <w:color w:val="000000"/>
        </w:rPr>
      </w:pPr>
      <w:r w:rsidRPr="002666CC">
        <w:rPr>
          <w:color w:val="000000"/>
        </w:rPr>
        <w:lastRenderedPageBreak/>
        <w:t>Punktacja przyznana ofertom w poszczególnych kryteriach oceny ofert wraz z łączną liczbą punktów: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A02E94" w:rsidRPr="002666CC" w14:paraId="057C5373" w14:textId="77777777" w:rsidTr="005C35EA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81F92FA" w14:textId="77777777" w:rsidR="00A02E94" w:rsidRPr="002666CC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666CC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2E565E8F" w14:textId="77777777" w:rsidR="00A02E94" w:rsidRPr="002666CC" w:rsidRDefault="00A02E94" w:rsidP="005C35E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666CC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2765057" w14:textId="77777777" w:rsidR="00A02E94" w:rsidRPr="002666CC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666CC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FF502E1" w14:textId="77777777" w:rsidR="00A02E94" w:rsidRPr="002666CC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666CC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666921" w:rsidRPr="002666CC" w14:paraId="5FCFD72A" w14:textId="77777777" w:rsidTr="00EE5E43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10DD" w14:textId="77777777" w:rsidR="00666921" w:rsidRPr="002666CC" w:rsidRDefault="00666921" w:rsidP="00EE5E43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1 - Pakiet nr 1 - Wózek platformowy do transportu leków na oddziały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9698" w14:textId="3DBC00A4" w:rsidR="00666921" w:rsidRPr="002666CC" w:rsidRDefault="00666921" w:rsidP="00EE5E43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2666CC">
              <w:rPr>
                <w:b/>
                <w:bCs/>
                <w:sz w:val="20"/>
                <w:szCs w:val="20"/>
              </w:rPr>
              <w:t xml:space="preserve">P.H.U. BMS </w:t>
            </w:r>
            <w:proofErr w:type="spellStart"/>
            <w:r w:rsidRPr="002666CC">
              <w:rPr>
                <w:b/>
                <w:bCs/>
                <w:sz w:val="20"/>
                <w:szCs w:val="20"/>
              </w:rPr>
              <w:t>S</w:t>
            </w:r>
            <w:r w:rsidR="001353AD">
              <w:rPr>
                <w:b/>
                <w:bCs/>
                <w:sz w:val="20"/>
                <w:szCs w:val="20"/>
              </w:rPr>
              <w:t>p</w:t>
            </w:r>
            <w:proofErr w:type="spellEnd"/>
            <w:r w:rsidR="001353AD">
              <w:rPr>
                <w:b/>
                <w:bCs/>
                <w:sz w:val="20"/>
                <w:szCs w:val="20"/>
              </w:rPr>
              <w:t xml:space="preserve"> </w:t>
            </w:r>
            <w:r w:rsidRPr="002666CC">
              <w:rPr>
                <w:b/>
                <w:bCs/>
                <w:sz w:val="20"/>
                <w:szCs w:val="20"/>
              </w:rPr>
              <w:t>.J. Z. B</w:t>
            </w:r>
            <w:r w:rsidR="001353AD">
              <w:rPr>
                <w:b/>
                <w:bCs/>
                <w:sz w:val="20"/>
                <w:szCs w:val="20"/>
              </w:rPr>
              <w:t>ielecki</w:t>
            </w:r>
          </w:p>
          <w:p w14:paraId="21EF3AC9" w14:textId="3C854A84" w:rsidR="00666921" w:rsidRPr="002666CC" w:rsidRDefault="001353AD" w:rsidP="00EE5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666921" w:rsidRPr="002666CC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taszica</w:t>
            </w:r>
            <w:r w:rsidR="00666921" w:rsidRPr="002666CC">
              <w:rPr>
                <w:sz w:val="20"/>
                <w:szCs w:val="20"/>
              </w:rPr>
              <w:t xml:space="preserve"> 22</w:t>
            </w:r>
          </w:p>
          <w:p w14:paraId="71AEE445" w14:textId="6095693A" w:rsidR="00666921" w:rsidRPr="002666CC" w:rsidRDefault="00666921" w:rsidP="00EE5E43">
            <w:pPr>
              <w:spacing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82-500 </w:t>
            </w:r>
            <w:proofErr w:type="spellStart"/>
            <w:r w:rsidRPr="002666CC">
              <w:rPr>
                <w:sz w:val="20"/>
                <w:szCs w:val="20"/>
              </w:rPr>
              <w:t>K</w:t>
            </w:r>
            <w:r w:rsidR="001353AD">
              <w:rPr>
                <w:sz w:val="20"/>
                <w:szCs w:val="20"/>
              </w:rPr>
              <w:t>widzn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0E32" w14:textId="77777777" w:rsidR="00666921" w:rsidRPr="002666CC" w:rsidRDefault="00666921" w:rsidP="00EE5E43">
            <w:pPr>
              <w:spacing w:before="40" w:after="40"/>
              <w:rPr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1 - Cena - 80.00</w:t>
            </w:r>
          </w:p>
          <w:p w14:paraId="61C579FD" w14:textId="3DB54E8A" w:rsidR="00666921" w:rsidRPr="002666CC" w:rsidRDefault="00666921" w:rsidP="00EE5E43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2 - Gwarancja - </w:t>
            </w:r>
            <w:r w:rsidR="00A54C41">
              <w:rPr>
                <w:sz w:val="20"/>
                <w:szCs w:val="20"/>
              </w:rPr>
              <w:t>20</w:t>
            </w:r>
            <w:r w:rsidRPr="002666CC">
              <w:rPr>
                <w:sz w:val="20"/>
                <w:szCs w:val="20"/>
              </w:rPr>
              <w:t>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D957" w14:textId="0D3FBD2D" w:rsidR="00666921" w:rsidRPr="002666CC" w:rsidRDefault="00666921" w:rsidP="00EE5E43">
            <w:pPr>
              <w:jc w:val="center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  </w:t>
            </w:r>
            <w:r w:rsidR="00A54C41">
              <w:rPr>
                <w:sz w:val="20"/>
                <w:szCs w:val="20"/>
              </w:rPr>
              <w:t>10</w:t>
            </w:r>
            <w:r w:rsidRPr="002666CC">
              <w:rPr>
                <w:sz w:val="20"/>
                <w:szCs w:val="20"/>
              </w:rPr>
              <w:t>0,00</w:t>
            </w:r>
          </w:p>
        </w:tc>
      </w:tr>
      <w:tr w:rsidR="00666921" w:rsidRPr="002666CC" w14:paraId="30C7AA27" w14:textId="77777777" w:rsidTr="00EE5E43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4A23" w14:textId="77777777" w:rsidR="00666921" w:rsidRPr="002666CC" w:rsidRDefault="00666921" w:rsidP="00EE5E43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1 - Pakiet nr 1 - Wózek platformowy do transportu leków na oddziały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FF6C" w14:textId="77777777" w:rsidR="00666921" w:rsidRPr="002666CC" w:rsidRDefault="00666921" w:rsidP="00EE5E43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2666CC">
              <w:rPr>
                <w:b/>
                <w:bCs/>
                <w:sz w:val="20"/>
                <w:szCs w:val="20"/>
              </w:rPr>
              <w:t>Tronus</w:t>
            </w:r>
            <w:proofErr w:type="spellEnd"/>
            <w:r w:rsidRPr="002666CC">
              <w:rPr>
                <w:b/>
                <w:bCs/>
                <w:sz w:val="20"/>
                <w:szCs w:val="20"/>
              </w:rPr>
              <w:t xml:space="preserve"> Polska Sp. z o.o.</w:t>
            </w:r>
          </w:p>
          <w:p w14:paraId="11C9C2DB" w14:textId="09C6CC13" w:rsidR="00666921" w:rsidRPr="002666CC" w:rsidRDefault="001353AD" w:rsidP="00EE5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666921" w:rsidRPr="002666CC">
              <w:rPr>
                <w:sz w:val="20"/>
                <w:szCs w:val="20"/>
              </w:rPr>
              <w:t>Ordona 2a</w:t>
            </w:r>
          </w:p>
          <w:p w14:paraId="0444FF43" w14:textId="77777777" w:rsidR="00666921" w:rsidRPr="002666CC" w:rsidRDefault="00666921" w:rsidP="00EE5E43">
            <w:pPr>
              <w:spacing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01-237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6D8D" w14:textId="77777777" w:rsidR="00666921" w:rsidRPr="002666CC" w:rsidRDefault="00666921" w:rsidP="00EE5E43">
            <w:pPr>
              <w:spacing w:before="40" w:after="40"/>
              <w:rPr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1 - Cena - 60.11</w:t>
            </w:r>
          </w:p>
          <w:p w14:paraId="5FD4AD9C" w14:textId="387E723F" w:rsidR="00666921" w:rsidRPr="002666CC" w:rsidRDefault="00666921" w:rsidP="00EE5E43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2 - Gwarancja - </w:t>
            </w:r>
            <w:r w:rsidR="001353AD">
              <w:rPr>
                <w:sz w:val="20"/>
                <w:szCs w:val="20"/>
              </w:rPr>
              <w:t>10</w:t>
            </w:r>
            <w:r w:rsidRPr="002666CC">
              <w:rPr>
                <w:sz w:val="20"/>
                <w:szCs w:val="20"/>
              </w:rPr>
              <w:t>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2F61" w14:textId="5015E373" w:rsidR="00666921" w:rsidRPr="002666CC" w:rsidRDefault="00666921" w:rsidP="00EE5E43">
            <w:pPr>
              <w:jc w:val="center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  </w:t>
            </w:r>
            <w:r w:rsidR="001353AD">
              <w:rPr>
                <w:sz w:val="20"/>
                <w:szCs w:val="20"/>
              </w:rPr>
              <w:t>7</w:t>
            </w:r>
            <w:r w:rsidRPr="002666CC">
              <w:rPr>
                <w:sz w:val="20"/>
                <w:szCs w:val="20"/>
              </w:rPr>
              <w:t>0,11</w:t>
            </w:r>
          </w:p>
        </w:tc>
      </w:tr>
      <w:tr w:rsidR="00666921" w:rsidRPr="002666CC" w14:paraId="2B30A427" w14:textId="77777777" w:rsidTr="00EE5E43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7534" w14:textId="77777777" w:rsidR="00666921" w:rsidRPr="002666CC" w:rsidRDefault="00666921" w:rsidP="00EE5E43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2 - Pakiet nr 2 - Pojemniki i wózki do transportu leków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7FDC" w14:textId="77777777" w:rsidR="001353AD" w:rsidRPr="002666CC" w:rsidRDefault="001353AD" w:rsidP="001353AD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2666CC">
              <w:rPr>
                <w:b/>
                <w:bCs/>
                <w:sz w:val="20"/>
                <w:szCs w:val="20"/>
              </w:rPr>
              <w:t xml:space="preserve">P.H.U. BMS </w:t>
            </w:r>
            <w:proofErr w:type="spellStart"/>
            <w:r w:rsidRPr="002666CC">
              <w:rPr>
                <w:b/>
                <w:bCs/>
                <w:sz w:val="20"/>
                <w:szCs w:val="20"/>
              </w:rPr>
              <w:t>S</w:t>
            </w:r>
            <w:r>
              <w:rPr>
                <w:b/>
                <w:bCs/>
                <w:sz w:val="20"/>
                <w:szCs w:val="20"/>
              </w:rPr>
              <w:t>p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666CC">
              <w:rPr>
                <w:b/>
                <w:bCs/>
                <w:sz w:val="20"/>
                <w:szCs w:val="20"/>
              </w:rPr>
              <w:t>.J. Z. B</w:t>
            </w:r>
            <w:r>
              <w:rPr>
                <w:b/>
                <w:bCs/>
                <w:sz w:val="20"/>
                <w:szCs w:val="20"/>
              </w:rPr>
              <w:t>ielecki</w:t>
            </w:r>
          </w:p>
          <w:p w14:paraId="7C310996" w14:textId="77777777" w:rsidR="001353AD" w:rsidRPr="002666CC" w:rsidRDefault="001353AD" w:rsidP="001353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2666CC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taszica</w:t>
            </w:r>
            <w:r w:rsidRPr="002666CC">
              <w:rPr>
                <w:sz w:val="20"/>
                <w:szCs w:val="20"/>
              </w:rPr>
              <w:t xml:space="preserve"> 22</w:t>
            </w:r>
          </w:p>
          <w:p w14:paraId="42B84054" w14:textId="0049CA90" w:rsidR="001353AD" w:rsidRPr="002666CC" w:rsidRDefault="001353AD" w:rsidP="001353AD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82-500 </w:t>
            </w:r>
            <w:proofErr w:type="spellStart"/>
            <w:r w:rsidRPr="002666CC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widzn</w:t>
            </w:r>
            <w:proofErr w:type="spellEnd"/>
          </w:p>
          <w:p w14:paraId="6574D29F" w14:textId="1D378039" w:rsidR="00666921" w:rsidRPr="002666CC" w:rsidRDefault="00666921" w:rsidP="00EE5E43">
            <w:pPr>
              <w:spacing w:after="40"/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1C04" w14:textId="77777777" w:rsidR="00666921" w:rsidRPr="002666CC" w:rsidRDefault="00666921" w:rsidP="00EE5E43">
            <w:pPr>
              <w:spacing w:before="40" w:after="40"/>
              <w:rPr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1 - Cena - 80.00</w:t>
            </w:r>
          </w:p>
          <w:p w14:paraId="045CA1C5" w14:textId="008F1589" w:rsidR="00666921" w:rsidRPr="002666CC" w:rsidRDefault="00666921" w:rsidP="00EE5E43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2 - Gwarancja </w:t>
            </w:r>
            <w:r w:rsidR="00A54C41">
              <w:rPr>
                <w:sz w:val="20"/>
                <w:szCs w:val="20"/>
              </w:rPr>
              <w:t>–</w:t>
            </w:r>
            <w:r w:rsidRPr="002666CC">
              <w:rPr>
                <w:sz w:val="20"/>
                <w:szCs w:val="20"/>
              </w:rPr>
              <w:t xml:space="preserve"> </w:t>
            </w:r>
            <w:r w:rsidR="00A54C41">
              <w:rPr>
                <w:sz w:val="20"/>
                <w:szCs w:val="20"/>
              </w:rPr>
              <w:t>20.</w:t>
            </w:r>
            <w:r w:rsidRPr="002666CC">
              <w:rPr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ADA6" w14:textId="72ADE1B8" w:rsidR="00666921" w:rsidRPr="002666CC" w:rsidRDefault="00666921" w:rsidP="00EE5E43">
            <w:pPr>
              <w:jc w:val="center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  </w:t>
            </w:r>
            <w:r w:rsidR="00A54C41">
              <w:rPr>
                <w:sz w:val="20"/>
                <w:szCs w:val="20"/>
              </w:rPr>
              <w:t>10</w:t>
            </w:r>
            <w:r w:rsidRPr="002666CC">
              <w:rPr>
                <w:sz w:val="20"/>
                <w:szCs w:val="20"/>
              </w:rPr>
              <w:t>0,00</w:t>
            </w:r>
          </w:p>
        </w:tc>
      </w:tr>
      <w:tr w:rsidR="00666921" w:rsidRPr="002666CC" w14:paraId="671AA4B8" w14:textId="77777777" w:rsidTr="00EE5E43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46E9" w14:textId="77777777" w:rsidR="00666921" w:rsidRPr="002666CC" w:rsidRDefault="00666921" w:rsidP="00EE5E43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2 - Pakiet nr 2 - Pojemniki i wózki do transportu leków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0AD8" w14:textId="77777777" w:rsidR="00666921" w:rsidRPr="002666CC" w:rsidRDefault="00666921" w:rsidP="00EE5E43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2666CC">
              <w:rPr>
                <w:b/>
                <w:bCs/>
                <w:sz w:val="20"/>
                <w:szCs w:val="20"/>
              </w:rPr>
              <w:t>Tronus</w:t>
            </w:r>
            <w:proofErr w:type="spellEnd"/>
            <w:r w:rsidRPr="002666CC">
              <w:rPr>
                <w:b/>
                <w:bCs/>
                <w:sz w:val="20"/>
                <w:szCs w:val="20"/>
              </w:rPr>
              <w:t xml:space="preserve"> Polska Sp. z o.o.</w:t>
            </w:r>
          </w:p>
          <w:p w14:paraId="6DCBF521" w14:textId="1DB3A4EE" w:rsidR="00666921" w:rsidRPr="002666CC" w:rsidRDefault="001353AD" w:rsidP="00EE5E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666921" w:rsidRPr="002666CC">
              <w:rPr>
                <w:sz w:val="20"/>
                <w:szCs w:val="20"/>
              </w:rPr>
              <w:t>Ordona 2a</w:t>
            </w:r>
          </w:p>
          <w:p w14:paraId="4487EC13" w14:textId="77777777" w:rsidR="00666921" w:rsidRPr="002666CC" w:rsidRDefault="00666921" w:rsidP="00EE5E43">
            <w:pPr>
              <w:spacing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01-237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5CC3" w14:textId="32D5CB19" w:rsidR="00666921" w:rsidRPr="002666CC" w:rsidRDefault="00666921" w:rsidP="00EE5E43">
            <w:pPr>
              <w:spacing w:before="40" w:after="40"/>
              <w:rPr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>1 - Cena - 3</w:t>
            </w:r>
            <w:r w:rsidR="005F4A03">
              <w:rPr>
                <w:sz w:val="20"/>
                <w:szCs w:val="20"/>
              </w:rPr>
              <w:t>8</w:t>
            </w:r>
            <w:r w:rsidRPr="002666CC">
              <w:rPr>
                <w:sz w:val="20"/>
                <w:szCs w:val="20"/>
              </w:rPr>
              <w:t>.</w:t>
            </w:r>
            <w:r w:rsidR="005F4A03">
              <w:rPr>
                <w:sz w:val="20"/>
                <w:szCs w:val="20"/>
              </w:rPr>
              <w:t>91</w:t>
            </w:r>
          </w:p>
          <w:p w14:paraId="7D8B5FBB" w14:textId="2CE40F77" w:rsidR="00666921" w:rsidRPr="002666CC" w:rsidRDefault="00666921" w:rsidP="00EE5E43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2 - Gwarancja - </w:t>
            </w:r>
            <w:r w:rsidR="001353AD">
              <w:rPr>
                <w:sz w:val="20"/>
                <w:szCs w:val="20"/>
              </w:rPr>
              <w:t>10</w:t>
            </w:r>
            <w:r w:rsidRPr="002666CC">
              <w:rPr>
                <w:sz w:val="20"/>
                <w:szCs w:val="20"/>
              </w:rPr>
              <w:t>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804B" w14:textId="07E4DD82" w:rsidR="00666921" w:rsidRPr="002666CC" w:rsidRDefault="00666921" w:rsidP="00EE5E43">
            <w:pPr>
              <w:jc w:val="center"/>
              <w:rPr>
                <w:color w:val="000000"/>
                <w:sz w:val="20"/>
                <w:szCs w:val="20"/>
              </w:rPr>
            </w:pPr>
            <w:r w:rsidRPr="002666CC">
              <w:rPr>
                <w:sz w:val="20"/>
                <w:szCs w:val="20"/>
              </w:rPr>
              <w:t xml:space="preserve">  </w:t>
            </w:r>
            <w:r w:rsidR="001353AD">
              <w:rPr>
                <w:sz w:val="20"/>
                <w:szCs w:val="20"/>
              </w:rPr>
              <w:t>4</w:t>
            </w:r>
            <w:r w:rsidR="005F4A03">
              <w:rPr>
                <w:sz w:val="20"/>
                <w:szCs w:val="20"/>
              </w:rPr>
              <w:t>8</w:t>
            </w:r>
            <w:r w:rsidRPr="002666CC">
              <w:rPr>
                <w:sz w:val="20"/>
                <w:szCs w:val="20"/>
              </w:rPr>
              <w:t>,</w:t>
            </w:r>
            <w:r w:rsidR="005F4A03">
              <w:rPr>
                <w:sz w:val="20"/>
                <w:szCs w:val="20"/>
              </w:rPr>
              <w:t>91</w:t>
            </w:r>
          </w:p>
        </w:tc>
      </w:tr>
    </w:tbl>
    <w:p w14:paraId="042E2121" w14:textId="77777777" w:rsidR="00A02E94" w:rsidRPr="002666CC" w:rsidRDefault="00A02E94" w:rsidP="00A02E94">
      <w:pPr>
        <w:spacing w:before="120"/>
        <w:jc w:val="both"/>
        <w:rPr>
          <w:color w:val="000000"/>
        </w:rPr>
      </w:pPr>
    </w:p>
    <w:p w14:paraId="78B9B33F" w14:textId="77777777" w:rsidR="00A02E94" w:rsidRPr="002666CC" w:rsidRDefault="00A02E94" w:rsidP="00A02E94">
      <w:pPr>
        <w:spacing w:after="120"/>
        <w:jc w:val="both"/>
        <w:rPr>
          <w:color w:val="000000"/>
        </w:rPr>
      </w:pPr>
      <w:r w:rsidRPr="002666CC">
        <w:rPr>
          <w:color w:val="000000"/>
        </w:rPr>
        <w:t>Informacja o wykonawcach,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2666CC" w14:paraId="3BE91949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071E63F0" w14:textId="77777777" w:rsidR="00A02E94" w:rsidRPr="002666CC" w:rsidRDefault="00A02E94" w:rsidP="005C35EA">
            <w:pPr>
              <w:spacing w:before="60" w:after="60"/>
              <w:jc w:val="center"/>
              <w:rPr>
                <w:b/>
              </w:rPr>
            </w:pPr>
            <w:r w:rsidRPr="002666CC">
              <w:rPr>
                <w:b/>
              </w:rPr>
              <w:t>Nr oferty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33EC9EF8" w14:textId="77777777" w:rsidR="00A02E94" w:rsidRPr="002666CC" w:rsidRDefault="00A02E94" w:rsidP="005C35EA">
            <w:pPr>
              <w:spacing w:before="60" w:after="60"/>
              <w:jc w:val="center"/>
              <w:rPr>
                <w:b/>
              </w:rPr>
            </w:pPr>
            <w:r w:rsidRPr="002666CC">
              <w:rPr>
                <w:b/>
              </w:rPr>
              <w:t>Nazwa i adres wykonawcy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179B4D17" w14:textId="77777777" w:rsidR="00A02E94" w:rsidRPr="002666CC" w:rsidRDefault="00A02E94" w:rsidP="005C35EA">
            <w:pPr>
              <w:spacing w:before="60" w:after="60"/>
              <w:jc w:val="center"/>
              <w:rPr>
                <w:b/>
              </w:rPr>
            </w:pPr>
            <w:r w:rsidRPr="002666CC">
              <w:rPr>
                <w:b/>
              </w:rPr>
              <w:t>Uzasadnienie odrzucenia oferty</w:t>
            </w:r>
          </w:p>
        </w:tc>
      </w:tr>
      <w:tr w:rsidR="00A02E94" w:rsidRPr="002666CC" w14:paraId="0E43B640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87BEC9E" w14:textId="77777777" w:rsidR="00A02E94" w:rsidRPr="002666CC" w:rsidRDefault="00A02E94" w:rsidP="005C35EA">
            <w:pPr>
              <w:spacing w:before="40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316734" w14:textId="77777777" w:rsidR="00A02E94" w:rsidRPr="002666CC" w:rsidRDefault="00A02E94" w:rsidP="005C35EA">
            <w:pPr>
              <w:spacing w:before="60" w:after="40"/>
              <w:rPr>
                <w:b/>
                <w:bCs/>
              </w:rPr>
            </w:pPr>
          </w:p>
          <w:p w14:paraId="13510ED5" w14:textId="77777777" w:rsidR="00A02E94" w:rsidRPr="002666CC" w:rsidRDefault="00A02E94" w:rsidP="005C35EA">
            <w:r w:rsidRPr="002666CC">
              <w:t xml:space="preserve">  </w:t>
            </w:r>
          </w:p>
          <w:p w14:paraId="27B2CC29" w14:textId="77777777" w:rsidR="00A02E94" w:rsidRPr="002666CC" w:rsidRDefault="00A02E94" w:rsidP="005C35EA">
            <w:pPr>
              <w:spacing w:after="60"/>
            </w:pPr>
            <w:r w:rsidRPr="002666CC">
              <w:t xml:space="preserve"> 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2C4AF1" w14:textId="13B940EA" w:rsidR="00A02E94" w:rsidRPr="002666CC" w:rsidRDefault="00A02E94" w:rsidP="00A54C41">
            <w:pPr>
              <w:spacing w:before="60" w:after="40"/>
            </w:pPr>
            <w:r w:rsidRPr="002666CC">
              <w:t xml:space="preserve"> </w:t>
            </w:r>
          </w:p>
        </w:tc>
      </w:tr>
    </w:tbl>
    <w:p w14:paraId="56B37FA7" w14:textId="77777777" w:rsidR="00A02E94" w:rsidRPr="002666CC" w:rsidRDefault="00A02E94" w:rsidP="00A02E94">
      <w:pPr>
        <w:spacing w:before="120" w:after="120"/>
        <w:jc w:val="both"/>
        <w:rPr>
          <w:color w:val="000000"/>
          <w:sz w:val="16"/>
          <w:szCs w:val="16"/>
        </w:rPr>
      </w:pPr>
    </w:p>
    <w:p w14:paraId="3F3511AB" w14:textId="77777777" w:rsidR="00A02E94" w:rsidRPr="002666CC" w:rsidRDefault="00A02E94" w:rsidP="00A02E94">
      <w:pPr>
        <w:spacing w:after="40" w:line="276" w:lineRule="auto"/>
        <w:jc w:val="both"/>
      </w:pPr>
      <w:r w:rsidRPr="002666CC">
        <w:t>Informacja o terminie zawarcia umowy:</w:t>
      </w:r>
    </w:p>
    <w:p w14:paraId="71F3AB74" w14:textId="239DE0F6" w:rsidR="00A02E94" w:rsidRPr="002666CC" w:rsidRDefault="00A02E94" w:rsidP="00A02E94">
      <w:pPr>
        <w:spacing w:after="120" w:line="276" w:lineRule="auto"/>
        <w:jc w:val="both"/>
      </w:pPr>
      <w:r w:rsidRPr="002666CC">
        <w:t xml:space="preserve">Umowa w sprawie zamówienia publicznego, zgodnie z art. 308 ust. 2 ustawy </w:t>
      </w:r>
      <w:proofErr w:type="spellStart"/>
      <w:r w:rsidRPr="002666CC">
        <w:t>Pzp</w:t>
      </w:r>
      <w:proofErr w:type="spellEnd"/>
      <w:r w:rsidRPr="002666CC">
        <w:t xml:space="preserve">, zostanie zawarta, z uwzględnieniem art. 577 ustawy </w:t>
      </w:r>
      <w:proofErr w:type="spellStart"/>
      <w:r w:rsidRPr="002666CC">
        <w:t>Pzp</w:t>
      </w:r>
      <w:proofErr w:type="spellEnd"/>
      <w:r w:rsidRPr="002666CC">
        <w:t xml:space="preserve">, w terminie </w:t>
      </w:r>
      <w:r w:rsidR="00666921" w:rsidRPr="002666CC">
        <w:t xml:space="preserve">nie krótszym niż </w:t>
      </w:r>
      <w:r w:rsidR="008670D0">
        <w:t>5</w:t>
      </w:r>
      <w:r w:rsidR="00666921" w:rsidRPr="002666CC">
        <w:t xml:space="preserve"> dni od dnia przesłania niniejszego zawiadomienia o wyborze najkorzystniejszej oferty.</w:t>
      </w:r>
    </w:p>
    <w:p w14:paraId="2C057548" w14:textId="77777777" w:rsidR="00A02E94" w:rsidRPr="002666CC" w:rsidRDefault="00A02E94" w:rsidP="00A02E94">
      <w:pPr>
        <w:spacing w:line="276" w:lineRule="auto"/>
        <w:jc w:val="both"/>
      </w:pPr>
      <w:r w:rsidRPr="002666CC">
        <w:t xml:space="preserve">Umowa w sprawie zamówienia publicznego może być zawarta przed upływem terminu, o którym mowa powyżej, jeżeli zachodzą okoliczności wymienione w art. 308 ust. 3 ustawy </w:t>
      </w:r>
      <w:proofErr w:type="spellStart"/>
      <w:r w:rsidRPr="002666CC">
        <w:t>Pzp</w:t>
      </w:r>
      <w:proofErr w:type="spellEnd"/>
      <w:r w:rsidRPr="002666CC">
        <w:t>.</w:t>
      </w:r>
    </w:p>
    <w:p w14:paraId="6871139C" w14:textId="77777777" w:rsidR="00A02E94" w:rsidRPr="002666CC" w:rsidRDefault="00A02E94" w:rsidP="00A02E94">
      <w:pPr>
        <w:spacing w:line="360" w:lineRule="auto"/>
        <w:jc w:val="both"/>
        <w:rPr>
          <w:bCs/>
        </w:rPr>
      </w:pPr>
    </w:p>
    <w:bookmarkEnd w:id="0"/>
    <w:p w14:paraId="00B90BA7" w14:textId="77777777" w:rsidR="006D23C7" w:rsidRDefault="006D23C7" w:rsidP="006D23C7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5600B10D" w14:textId="77777777" w:rsidR="006D23C7" w:rsidRDefault="006D23C7" w:rsidP="006D23C7">
      <w:pPr>
        <w:ind w:left="2832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73952014" w14:textId="77777777" w:rsidR="006D23C7" w:rsidRDefault="006D23C7" w:rsidP="006D23C7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3AFC9B33" w14:textId="77777777" w:rsidR="006D23C7" w:rsidRDefault="006D23C7" w:rsidP="006D23C7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14:paraId="3A4E7D8A" w14:textId="77777777" w:rsidR="008642B3" w:rsidRPr="002666CC" w:rsidRDefault="008642B3" w:rsidP="00A02E94"/>
    <w:sectPr w:rsidR="008642B3" w:rsidRPr="002666CC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41AF" w14:textId="77777777" w:rsidR="00544B65" w:rsidRDefault="00544B65">
      <w:r>
        <w:separator/>
      </w:r>
    </w:p>
  </w:endnote>
  <w:endnote w:type="continuationSeparator" w:id="0">
    <w:p w14:paraId="3E245553" w14:textId="77777777" w:rsidR="00544B65" w:rsidRDefault="0054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6AD52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E3C8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485425FB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5F41DC1C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D21AA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FEA09" w14:textId="77777777" w:rsidR="00544B65" w:rsidRDefault="00544B65">
      <w:r>
        <w:separator/>
      </w:r>
    </w:p>
  </w:footnote>
  <w:footnote w:type="continuationSeparator" w:id="0">
    <w:p w14:paraId="69AED9FF" w14:textId="77777777" w:rsidR="00544B65" w:rsidRDefault="0054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6709F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9CEB1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62F9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B65"/>
    <w:rsid w:val="00022322"/>
    <w:rsid w:val="00042497"/>
    <w:rsid w:val="000C1E6F"/>
    <w:rsid w:val="000E4E56"/>
    <w:rsid w:val="001353AD"/>
    <w:rsid w:val="001A1468"/>
    <w:rsid w:val="001B7815"/>
    <w:rsid w:val="00211A34"/>
    <w:rsid w:val="00215B0E"/>
    <w:rsid w:val="002666CC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C6F02"/>
    <w:rsid w:val="004E324A"/>
    <w:rsid w:val="004E7234"/>
    <w:rsid w:val="00544B65"/>
    <w:rsid w:val="0054734E"/>
    <w:rsid w:val="00596EA3"/>
    <w:rsid w:val="00596FD7"/>
    <w:rsid w:val="005C35EA"/>
    <w:rsid w:val="005E5BFF"/>
    <w:rsid w:val="005F2CB0"/>
    <w:rsid w:val="005F4A03"/>
    <w:rsid w:val="00607F9B"/>
    <w:rsid w:val="00644DCB"/>
    <w:rsid w:val="00657C1E"/>
    <w:rsid w:val="00666921"/>
    <w:rsid w:val="006D23C7"/>
    <w:rsid w:val="006E3089"/>
    <w:rsid w:val="00712C39"/>
    <w:rsid w:val="00756CDA"/>
    <w:rsid w:val="007936FA"/>
    <w:rsid w:val="007E2ACC"/>
    <w:rsid w:val="007E68C5"/>
    <w:rsid w:val="00832144"/>
    <w:rsid w:val="008567C7"/>
    <w:rsid w:val="008642B3"/>
    <w:rsid w:val="008670D0"/>
    <w:rsid w:val="008A6C10"/>
    <w:rsid w:val="008E5102"/>
    <w:rsid w:val="00915B9E"/>
    <w:rsid w:val="00952256"/>
    <w:rsid w:val="0097748A"/>
    <w:rsid w:val="009F0E5C"/>
    <w:rsid w:val="00A029B8"/>
    <w:rsid w:val="00A02E94"/>
    <w:rsid w:val="00A54C41"/>
    <w:rsid w:val="00A91321"/>
    <w:rsid w:val="00AA02AC"/>
    <w:rsid w:val="00AA6B73"/>
    <w:rsid w:val="00B32D12"/>
    <w:rsid w:val="00B464D3"/>
    <w:rsid w:val="00B8185B"/>
    <w:rsid w:val="00BC6F7F"/>
    <w:rsid w:val="00BD2174"/>
    <w:rsid w:val="00BF3F4E"/>
    <w:rsid w:val="00C423DD"/>
    <w:rsid w:val="00C60D7B"/>
    <w:rsid w:val="00C65E53"/>
    <w:rsid w:val="00CA0B33"/>
    <w:rsid w:val="00CA3511"/>
    <w:rsid w:val="00D01E5B"/>
    <w:rsid w:val="00D04203"/>
    <w:rsid w:val="00D121E2"/>
    <w:rsid w:val="00D26ED6"/>
    <w:rsid w:val="00D42C90"/>
    <w:rsid w:val="00D8427E"/>
    <w:rsid w:val="00E30B2D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728C3B"/>
  <w15:chartTrackingRefBased/>
  <w15:docId w15:val="{1DB4B3C0-72FB-4129-A50A-CE0E8119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29</TotalTime>
  <Pages>2</Pages>
  <Words>532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11</cp:revision>
  <cp:lastPrinted>2023-11-21T08:45:00Z</cp:lastPrinted>
  <dcterms:created xsi:type="dcterms:W3CDTF">2023-11-21T07:49:00Z</dcterms:created>
  <dcterms:modified xsi:type="dcterms:W3CDTF">2023-11-24T12:07:00Z</dcterms:modified>
</cp:coreProperties>
</file>